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35"/>
        <w:gridCol w:w="2851"/>
        <w:gridCol w:w="5003"/>
      </w:tblGrid>
      <w:tr w:rsidR="0075313E" w:rsidRPr="00E02FFC" w14:paraId="06DB3B24" w14:textId="77777777" w:rsidTr="00D53BC5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7A255FDB" w14:textId="77777777" w:rsidR="0075313E" w:rsidRPr="00E02FFC" w:rsidRDefault="0075313E" w:rsidP="00E8725A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75313E" w:rsidRPr="00E02FFC" w14:paraId="59BA7FF4" w14:textId="77777777" w:rsidTr="00CE3E49">
        <w:trPr>
          <w:trHeight w:val="283"/>
        </w:trPr>
        <w:tc>
          <w:tcPr>
            <w:tcW w:w="9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3787AD1" w14:textId="77777777" w:rsidR="0075313E" w:rsidRPr="00B90AD7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90AD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</w:t>
            </w:r>
          </w:p>
        </w:tc>
        <w:tc>
          <w:tcPr>
            <w:tcW w:w="405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00C7A3E" w14:textId="581D50EC" w:rsidR="0075313E" w:rsidRPr="00B90AD7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90AD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T Level Foundation </w:t>
            </w:r>
            <w:r w:rsidR="002A1806" w:rsidRPr="00B90AD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</w:t>
            </w:r>
            <w:r w:rsidR="00F40B78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in</w:t>
            </w:r>
            <w:r w:rsidRPr="00B90AD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Health and Science</w:t>
            </w:r>
          </w:p>
        </w:tc>
      </w:tr>
      <w:tr w:rsidR="0075313E" w:rsidRPr="00E02FFC" w14:paraId="54194D5F" w14:textId="77777777" w:rsidTr="00CE3E49">
        <w:trPr>
          <w:trHeight w:val="283"/>
        </w:trPr>
        <w:tc>
          <w:tcPr>
            <w:tcW w:w="9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2CB8EE7" w14:textId="77777777" w:rsidR="0075313E" w:rsidRPr="00B90AD7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90AD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405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63616E6" w14:textId="355B26E0" w:rsidR="0075313E" w:rsidRPr="00B90AD7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B90AD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O3: Follow Standard Operating Procedures to perform laboratory analysis</w:t>
            </w:r>
          </w:p>
        </w:tc>
      </w:tr>
      <w:tr w:rsidR="0075313E" w:rsidRPr="00E02FFC" w14:paraId="13E53B1A" w14:textId="77777777" w:rsidTr="00CE3E49">
        <w:trPr>
          <w:trHeight w:val="283"/>
        </w:trPr>
        <w:tc>
          <w:tcPr>
            <w:tcW w:w="9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9BA0ADA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405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13F4921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5313E" w:rsidRPr="00E02FFC" w14:paraId="331694F1" w14:textId="77777777" w:rsidTr="00CE3E49">
        <w:trPr>
          <w:trHeight w:val="283"/>
        </w:trPr>
        <w:tc>
          <w:tcPr>
            <w:tcW w:w="9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C190C31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405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7F59309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5313E" w:rsidRPr="00E02FFC" w14:paraId="6F868027" w14:textId="77777777" w:rsidTr="00CE3E49">
        <w:trPr>
          <w:trHeight w:val="283"/>
        </w:trPr>
        <w:tc>
          <w:tcPr>
            <w:tcW w:w="94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45C9EC5" w14:textId="45897C7F" w:rsidR="0075313E" w:rsidRPr="00E02FFC" w:rsidRDefault="00CE3E49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75313E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405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043AE66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5313E" w:rsidRPr="00E02FFC" w14:paraId="287C5416" w14:textId="77777777" w:rsidTr="00B16BB7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5EF572D" w14:textId="77777777" w:rsidR="0075313E" w:rsidRPr="003F39AC" w:rsidRDefault="0075313E" w:rsidP="00E8725A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3F39AC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Skill Statement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19F00855" w14:textId="77777777" w:rsidR="0075313E" w:rsidRPr="003F39AC" w:rsidRDefault="0075313E" w:rsidP="00E8725A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3F39AC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Observer Comments</w:t>
            </w:r>
          </w:p>
        </w:tc>
      </w:tr>
      <w:tr w:rsidR="0075313E" w:rsidRPr="00E02FFC" w14:paraId="11E8878F" w14:textId="77777777" w:rsidTr="00E8725A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4B2941A" w14:textId="5EE64DD1" w:rsidR="0075313E" w:rsidRPr="00E02FFC" w:rsidRDefault="0075313E" w:rsidP="00E8725A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1: </w:t>
            </w:r>
            <w:r w:rsidRPr="00ED7DE3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Analysing</w:t>
            </w:r>
          </w:p>
        </w:tc>
      </w:tr>
      <w:tr w:rsidR="0075313E" w:rsidRPr="00E02FFC" w14:paraId="3371AF96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A531D2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Identify common features in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7C7519F4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0D055D13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B69D068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Organise common features into types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6CE121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1AD39154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1D04A37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Discern patterns in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BBEF2E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2F574ABF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17B0048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S4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Deconstruct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C6AFE9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39C18E8D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DB57B4" w14:textId="77777777" w:rsidR="0075313E" w:rsidRPr="00926424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2A180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Classify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3C077D1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26A08CE1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869A5A" w14:textId="77777777" w:rsidR="0075313E" w:rsidRPr="00926424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2A1806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S6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Order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DC5473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33767E84" w14:textId="77777777" w:rsidTr="00E8725A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496A0D" w14:textId="44442477" w:rsidR="0075313E" w:rsidRPr="00E02FFC" w:rsidRDefault="0075313E" w:rsidP="00E8725A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2: </w:t>
            </w:r>
            <w:r w:rsidRPr="00411B6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Investigating</w:t>
            </w:r>
          </w:p>
        </w:tc>
      </w:tr>
      <w:tr w:rsidR="0075313E" w:rsidRPr="00E02FFC" w14:paraId="729C3012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3E0694A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7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Develop search criteria and queries to support an investigation to analyse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3425D5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5F4C5A24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CED1E9E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8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Identify sources of information and data required for an investigation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BC8BCE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2AE09741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F2AFE08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9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Reference sources of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604268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59AB4F30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5175BAE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10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Interrogate information and data for validity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24C520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41088B19" w14:textId="77777777" w:rsidTr="00E8725A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09DA4D" w14:textId="0537C565" w:rsidR="0075313E" w:rsidRPr="00E02FFC" w:rsidRDefault="0075313E" w:rsidP="00E8725A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3: </w:t>
            </w:r>
            <w:r w:rsidRPr="008A5CD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Critical thinking</w:t>
            </w:r>
          </w:p>
        </w:tc>
      </w:tr>
      <w:tr w:rsidR="0075313E" w:rsidRPr="00E02FFC" w14:paraId="3331DBD1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FCD10B9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11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Effective questioning to elicit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0796D1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48BA5DC4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ACABF90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Evaluating pros and cons of information provided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23BA98" w14:textId="77777777" w:rsidR="00B90AD7" w:rsidRPr="00B90AD7" w:rsidRDefault="00B90AD7" w:rsidP="00E8725A">
            <w:pPr>
              <w:spacing w:after="0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75313E" w:rsidRPr="00E02FFC" w14:paraId="4941F05C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0AC0E7B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Review information from different perspectives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3B45C33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5EE34FA8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1AEDF7A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Apply logic and reasoned argument to information presented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C00DEF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41725437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173DBF6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5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Draw evidence-based conclusions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CA56D7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0AD68FA7" w14:textId="77777777" w:rsidTr="00E8725A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15A137" w14:textId="479C7734" w:rsidR="0075313E" w:rsidRPr="00E02FFC" w:rsidRDefault="0075313E" w:rsidP="00E8725A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4: </w:t>
            </w:r>
            <w:r w:rsidRPr="00754C97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Communicating</w:t>
            </w:r>
          </w:p>
        </w:tc>
      </w:tr>
      <w:tr w:rsidR="0075313E" w:rsidRPr="00E02FFC" w14:paraId="4E2695B6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451B6E2" w14:textId="77777777" w:rsidR="0075313E" w:rsidRPr="00926424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S16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Synthesise information and data from different sources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E1E54D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10346619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94A3FAF" w14:textId="43D79B66" w:rsidR="0075313E" w:rsidRPr="00926424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="002A1806"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7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Engage an audience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079EADF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7B899269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3D94F0" w14:textId="0908102B" w:rsidR="0075313E" w:rsidRPr="00926424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 w:rsidR="00E8725A"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8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Summarise information and data with attention to detail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879C71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3E8E13F2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7C2AD8B" w14:textId="00BBBA70" w:rsidR="0075313E" w:rsidRPr="00926424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="00E8725A"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19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technical language in relevant contexts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88A0D0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439C6F5E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B9FF038" w14:textId="1C1CA6BF" w:rsidR="0075313E" w:rsidRPr="00926424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S20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Apply active listening techniques when presenting ideas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CF9538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30FEE535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36943E2" w14:textId="003D4E77" w:rsidR="0075313E" w:rsidRPr="00926424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S21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Apply oral communication skills to clearly articulate a message with attention to detail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5E3407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5CC1E81A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DABF4FA" w14:textId="1D677E39" w:rsidR="0075313E" w:rsidRPr="00926424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S22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Apply written communication skills to clearly articulate a message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8E1E2AE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5513231C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5F224CF" w14:textId="5CF3D800" w:rsidR="0075313E" w:rsidRPr="00926424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S23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Apply non-verbal communication techniques to support communication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7ADA3E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55C748B9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36D7EA" w14:textId="4DC5D01E" w:rsidR="0075313E" w:rsidRPr="00926424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S24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Create documents appropriate to purpose and audience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0617AF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4FC19DAE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93DCB3B" w14:textId="07A67F84" w:rsidR="0075313E" w:rsidRPr="00926424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S25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Write for impact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2AA7119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21922DEF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1318F32" w14:textId="442A80F9" w:rsidR="0075313E" w:rsidRPr="00926424" w:rsidRDefault="00E8725A" w:rsidP="00CA7D68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S26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Engage in discussion, debate and conversation listening to and responding to</w:t>
            </w:r>
            <w:r w:rsidR="00CA7D68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questions and feedback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54F62E8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2EE2F0B5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FF8E085" w14:textId="0AB0EAEE" w:rsidR="0075313E" w:rsidRPr="00926424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S27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Show respect for others’ views and opinions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CA3F16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3D14EE78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3390EB1" w14:textId="76EF32C9" w:rsidR="0075313E" w:rsidRPr="00926424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S28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Apply communication techniques to secure audience understanding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EF58C51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39BB4350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70D52C6" w14:textId="1BDC1A40" w:rsidR="0075313E" w:rsidRPr="00926424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S29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Interpret information and data presented in different formats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2D6653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4C062539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7AFF7B" w14:textId="73FADBCB" w:rsidR="0075313E" w:rsidRPr="00926424" w:rsidRDefault="00E8725A" w:rsidP="00125994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S30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>Apply appropriate vocabulary, grammar, form, structural and organisational features to reflect audience, purpose and context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3A7EB99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7333D56B" w14:textId="77777777" w:rsidTr="00E8725A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2CED0FA" w14:textId="5895D29E" w:rsidR="0075313E" w:rsidRPr="00E02FFC" w:rsidRDefault="0075313E" w:rsidP="00E8725A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5: </w:t>
            </w:r>
            <w:r w:rsidRPr="00542253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Numeracy skills</w:t>
            </w:r>
          </w:p>
        </w:tc>
      </w:tr>
      <w:tr w:rsidR="0075313E" w:rsidRPr="00E02FFC" w14:paraId="4648A87C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68F5878" w14:textId="3FC4D5F0" w:rsidR="0075313E" w:rsidRPr="00926424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="00E8725A"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Construct tables, charts, graphs to present information and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41AAF7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5811B194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C748652" w14:textId="6BA95399" w:rsidR="0075313E" w:rsidRPr="00926424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="00E8725A"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</w:t>
            </w:r>
            <w:r w:rsidRPr="00926424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statistical techniques to analyse data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D51D97F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728C0108" w14:textId="77777777" w:rsidTr="00D53BC5">
        <w:trPr>
          <w:trHeight w:val="283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9D66FCE" w14:textId="06BDD13E" w:rsidR="0075313E" w:rsidRPr="00E02FFC" w:rsidRDefault="0075313E" w:rsidP="00E8725A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lastRenderedPageBreak/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6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Digital </w:t>
            </w:r>
            <w:r w:rsidR="00745B65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s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kills</w:t>
            </w:r>
          </w:p>
        </w:tc>
      </w:tr>
      <w:tr w:rsidR="0075313E" w:rsidRPr="00E02FFC" w14:paraId="634B2130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0108FE3" w14:textId="220A5E3B" w:rsidR="0075313E" w:rsidRPr="00E8725A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 w:rsidR="00E8725A"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33</w:t>
            </w:r>
            <w:r w:rsidRPr="00E8725A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Organise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6CB43C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4DFB50D0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4450932" w14:textId="15094B1F" w:rsidR="0075313E" w:rsidRPr="00E8725A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S34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E8725A">
              <w:rPr>
                <w:rFonts w:ascii="Lato" w:eastAsia="Times New Roman" w:hAnsi="Lato"/>
                <w:sz w:val="20"/>
                <w:szCs w:val="20"/>
                <w:lang w:eastAsia="en-GB"/>
              </w:rPr>
              <w:t>Store digital information securely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7E93DC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2FD74080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D581900" w14:textId="1366B844" w:rsidR="0075313E" w:rsidRPr="00E8725A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S35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E8725A">
              <w:rPr>
                <w:rFonts w:ascii="Lato" w:eastAsia="Times New Roman" w:hAnsi="Lato"/>
                <w:sz w:val="20"/>
                <w:szCs w:val="20"/>
                <w:lang w:eastAsia="en-GB"/>
              </w:rPr>
              <w:t>Retrieve digital information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7C3DBE1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0C145EC3" w14:textId="77777777" w:rsidTr="00EC297A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FD2286B" w14:textId="4D5AD215" w:rsidR="0075313E" w:rsidRPr="00E8725A" w:rsidRDefault="00E8725A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8725A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S36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="0075313E" w:rsidRPr="00E8725A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Apply software functions to present highlighted issues 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657A5E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5CD8DB67" w14:textId="77777777" w:rsidTr="00E8725A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4842700" w14:textId="3B10E2D5" w:rsidR="0075313E" w:rsidRPr="00E02FFC" w:rsidRDefault="0075313E" w:rsidP="00E8725A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AC7243">
              <w:rPr>
                <w:rFonts w:ascii="Lato" w:hAnsi="Lato"/>
                <w:b/>
                <w:bCs/>
                <w:sz w:val="20"/>
                <w:szCs w:val="20"/>
              </w:rPr>
              <w:t>Additional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="00745B65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AC7243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75313E" w:rsidRPr="00E02FFC" w14:paraId="0E1A5726" w14:textId="77777777" w:rsidTr="00D53BC5">
        <w:trPr>
          <w:trHeight w:val="2891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665E54C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75313E" w:rsidRPr="00E02FFC" w14:paraId="2E0ECCCA" w14:textId="77777777" w:rsidTr="00D53BC5">
        <w:trPr>
          <w:trHeight w:val="39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38E0BAC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Declaration:</w:t>
            </w:r>
          </w:p>
          <w:p w14:paraId="1B62882C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students' course.</w:t>
            </w:r>
          </w:p>
        </w:tc>
      </w:tr>
      <w:tr w:rsidR="0075313E" w:rsidRPr="00E02FFC" w14:paraId="25DF6191" w14:textId="77777777" w:rsidTr="004A5076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8D31BD5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Name:</w:t>
            </w:r>
          </w:p>
        </w:tc>
      </w:tr>
      <w:tr w:rsidR="0075313E" w:rsidRPr="00E02FFC" w14:paraId="1EA5A6C2" w14:textId="77777777" w:rsidTr="004A5076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5AED172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Job Role:</w:t>
            </w:r>
          </w:p>
        </w:tc>
      </w:tr>
      <w:tr w:rsidR="0075313E" w:rsidRPr="00E02FFC" w14:paraId="6638A018" w14:textId="77777777" w:rsidTr="004A5076">
        <w:trPr>
          <w:trHeight w:val="28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3FB179F" w14:textId="35B0086C" w:rsidR="0075313E" w:rsidRPr="00E02FFC" w:rsidRDefault="004A5076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signature</w:t>
            </w:r>
            <w:r w:rsidR="0075313E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2C622F9" w14:textId="77777777" w:rsidR="0075313E" w:rsidRPr="00E02FFC" w:rsidRDefault="0075313E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4A5076" w:rsidRPr="00E02FFC" w14:paraId="02156002" w14:textId="77777777" w:rsidTr="004A5076">
        <w:trPr>
          <w:trHeight w:val="28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A1252DF" w14:textId="09CB6F65" w:rsidR="004A5076" w:rsidRPr="00E02FFC" w:rsidRDefault="004A5076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01F4B3" w14:textId="0C899A2D" w:rsidR="004A5076" w:rsidRPr="00E02FFC" w:rsidRDefault="004A5076" w:rsidP="00E8725A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75313E">
      <w:pPr>
        <w:pStyle w:val="copy"/>
      </w:pPr>
    </w:p>
    <w:sectPr w:rsidR="00400661" w:rsidRPr="006063CC" w:rsidSect="00D96E82">
      <w:headerReference w:type="default" r:id="rId11"/>
      <w:footerReference w:type="default" r:id="rId12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FBF5F9" w14:textId="77777777" w:rsidR="0066772A" w:rsidRDefault="0066772A" w:rsidP="00186EC4">
      <w:r>
        <w:separator/>
      </w:r>
    </w:p>
  </w:endnote>
  <w:endnote w:type="continuationSeparator" w:id="0">
    <w:p w14:paraId="31A94FA0" w14:textId="77777777" w:rsidR="0066772A" w:rsidRDefault="0066772A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57017A4E-147A-40C7-B8A8-677DB8FEA5DC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017C0F66-CCE8-4A57-AB89-0D344404616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CEC472B-0F15-4BFB-9F12-DA66BB074775}"/>
    <w:embedBold r:id="rId4" w:fontKey="{561E9D52-5F69-4B16-AC89-7405C45C074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0DC2E7C4-C2A2-44A2-BC0A-30C770099CC7}"/>
    <w:embedBold r:id="rId6" w:fontKey="{7A2A2186-71D8-4454-B68F-4ACC95CB2353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1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02C61E0C-BD34-4310-B98B-3B42F7E81D82}"/>
    <w:embedBold r:id="rId8" w:fontKey="{BC835D5F-1DE3-4934-8A80-3DAC4B34524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BC55DB1C-B9D6-4F5F-A7A5-775522472456}"/>
    <w:embedBold r:id="rId10" w:fontKey="{9AD0220B-A94D-4B00-8E23-1A929E77AAB2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D2FD561F-2852-4349-8AAC-A996785E23DE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1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C39BB902-BB92-43B8-B83B-E464E11CE00B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47567448-0745-4090-A85C-923DFF218F20}"/>
    <w:embedBold r:id="rId14" w:fontKey="{3227EB50-9304-483F-BFFA-7F897A8A246B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B24DC5A6-3A08-4669-BCC3-221B68A2238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A3FD676E-02D1-4282-839C-E227A573EDA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619733021"/>
      <w:docPartObj>
        <w:docPartGallery w:val="Page Numbers (Bottom of Page)"/>
        <w:docPartUnique/>
      </w:docPartObj>
    </w:sdtPr>
    <w:sdtEndPr>
      <w:rPr>
        <w:rFonts w:ascii="Lato" w:hAnsi="Lato"/>
        <w:noProof/>
        <w:sz w:val="22"/>
        <w:szCs w:val="22"/>
      </w:rPr>
    </w:sdtEndPr>
    <w:sdtContent>
      <w:p w14:paraId="2727E7ED" w14:textId="3143FABD" w:rsidR="000C03E6" w:rsidRDefault="00213604">
        <w:pPr>
          <w:pStyle w:val="Footer"/>
          <w:jc w:val="center"/>
        </w:pPr>
        <w:r w:rsidRPr="00DF2A93">
          <w:rPr>
            <w:noProof/>
            <w:sz w:val="72"/>
            <w:szCs w:val="72"/>
          </w:rPr>
          <w:drawing>
            <wp:anchor distT="0" distB="0" distL="114300" distR="114300" simplePos="0" relativeHeight="251661312" behindDoc="1" locked="0" layoutInCell="1" allowOverlap="1" wp14:anchorId="7A54EB84" wp14:editId="44D2C3EA">
              <wp:simplePos x="0" y="0"/>
              <wp:positionH relativeFrom="column">
                <wp:posOffset>-723900</wp:posOffset>
              </wp:positionH>
              <wp:positionV relativeFrom="paragraph">
                <wp:posOffset>208915</wp:posOffset>
              </wp:positionV>
              <wp:extent cx="7567930" cy="571500"/>
              <wp:effectExtent l="0" t="0" r="1270" b="0"/>
              <wp:wrapNone/>
              <wp:docPr id="9" name="Picture 9" descr="Background pattern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" name="Picture 8" descr="Background pattern&#10;&#10;Description automatically generated with medium confidence"/>
                      <pic:cNvPicPr/>
                    </pic:nvPicPr>
                    <pic:blipFill rotWithShape="1"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94656"/>
                      <a:stretch/>
                    </pic:blipFill>
                    <pic:spPr bwMode="auto">
                      <a:xfrm>
                        <a:off x="0" y="0"/>
                        <a:ext cx="7567930" cy="57150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0C03E6" w:rsidRPr="0033083A">
          <w:rPr>
            <w:rFonts w:ascii="Lato" w:hAnsi="Lato"/>
            <w:sz w:val="20"/>
            <w:szCs w:val="20"/>
          </w:rPr>
          <w:fldChar w:fldCharType="begin"/>
        </w:r>
        <w:r w:rsidR="000C03E6" w:rsidRPr="0033083A">
          <w:rPr>
            <w:rFonts w:ascii="Lato" w:hAnsi="Lato"/>
            <w:sz w:val="20"/>
            <w:szCs w:val="20"/>
          </w:rPr>
          <w:instrText xml:space="preserve"> PAGE   \* MERGEFORMAT </w:instrText>
        </w:r>
        <w:r w:rsidR="000C03E6" w:rsidRPr="0033083A">
          <w:rPr>
            <w:rFonts w:ascii="Lato" w:hAnsi="Lato"/>
            <w:sz w:val="20"/>
            <w:szCs w:val="20"/>
          </w:rPr>
          <w:fldChar w:fldCharType="separate"/>
        </w:r>
        <w:r w:rsidR="000C03E6" w:rsidRPr="0033083A">
          <w:rPr>
            <w:rFonts w:ascii="Lato" w:hAnsi="Lato"/>
            <w:noProof/>
            <w:sz w:val="20"/>
            <w:szCs w:val="20"/>
          </w:rPr>
          <w:t>2</w:t>
        </w:r>
        <w:r w:rsidR="000C03E6" w:rsidRPr="0033083A">
          <w:rPr>
            <w:rFonts w:ascii="Lato" w:hAnsi="Lato"/>
            <w:noProof/>
            <w:sz w:val="20"/>
            <w:szCs w:val="20"/>
          </w:rPr>
          <w:fldChar w:fldCharType="end"/>
        </w:r>
      </w:p>
    </w:sdtContent>
  </w:sdt>
  <w:p w14:paraId="2D748290" w14:textId="484C46C6" w:rsidR="00606234" w:rsidRDefault="00606234" w:rsidP="00186EC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C618F1" w14:textId="77777777" w:rsidR="0066772A" w:rsidRDefault="0066772A" w:rsidP="00186EC4">
      <w:r>
        <w:separator/>
      </w:r>
    </w:p>
  </w:footnote>
  <w:footnote w:type="continuationSeparator" w:id="0">
    <w:p w14:paraId="56544408" w14:textId="77777777" w:rsidR="0066772A" w:rsidRDefault="0066772A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796B2" w14:textId="4650CA61" w:rsidR="00903807" w:rsidRPr="00F40B78" w:rsidRDefault="00903807" w:rsidP="00903807">
    <w:pPr>
      <w:pStyle w:val="Header"/>
      <w:rPr>
        <w:rFonts w:ascii="Lato" w:hAnsi="Lato"/>
        <w:b/>
        <w:bCs/>
        <w:sz w:val="20"/>
        <w:szCs w:val="20"/>
      </w:rPr>
    </w:pPr>
    <w:r w:rsidRPr="00F40B78">
      <w:rPr>
        <w:rFonts w:ascii="Lato" w:hAnsi="Lato"/>
        <w:b/>
        <w:bCs/>
        <w:sz w:val="20"/>
        <w:szCs w:val="20"/>
      </w:rPr>
      <w:t xml:space="preserve">T Level Foundation </w:t>
    </w:r>
    <w:r w:rsidR="00B8318C" w:rsidRPr="00F40B78">
      <w:rPr>
        <w:rFonts w:ascii="Lato" w:hAnsi="Lato"/>
        <w:b/>
        <w:bCs/>
        <w:sz w:val="20"/>
        <w:szCs w:val="20"/>
      </w:rPr>
      <w:t xml:space="preserve">Course </w:t>
    </w:r>
    <w:r w:rsidR="001E4DFA" w:rsidRPr="00F40B78">
      <w:rPr>
        <w:rFonts w:ascii="Lato" w:hAnsi="Lato"/>
        <w:b/>
        <w:bCs/>
        <w:sz w:val="20"/>
        <w:szCs w:val="20"/>
      </w:rPr>
      <w:t>in Health and Science</w:t>
    </w:r>
    <w:r w:rsidRPr="00F40B78">
      <w:rPr>
        <w:rFonts w:ascii="Lato" w:hAnsi="Lato"/>
        <w:b/>
        <w:bCs/>
        <w:sz w:val="20"/>
        <w:szCs w:val="20"/>
      </w:rPr>
      <w:t xml:space="preserve"> </w:t>
    </w:r>
  </w:p>
  <w:p w14:paraId="2F4133E1" w14:textId="77777777" w:rsidR="00606234" w:rsidRDefault="00D96E82" w:rsidP="00186EC4">
    <w:pPr>
      <w:pStyle w:val="Header"/>
    </w:pPr>
    <w:r>
      <w:rPr>
        <w:noProof/>
        <w:sz w:val="72"/>
        <w:szCs w:val="72"/>
      </w:rPr>
      <w:drawing>
        <wp:anchor distT="0" distB="0" distL="114300" distR="114300" simplePos="0" relativeHeight="251659264" behindDoc="1" locked="0" layoutInCell="1" allowOverlap="1" wp14:anchorId="7B3391CA" wp14:editId="046CEC12">
          <wp:simplePos x="0" y="0"/>
          <wp:positionH relativeFrom="column">
            <wp:posOffset>-719528</wp:posOffset>
          </wp:positionH>
          <wp:positionV relativeFrom="paragraph">
            <wp:posOffset>-450340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s-ES" w:vendorID="64" w:dllVersion="0" w:nlCheck="1" w:checkStyle="0"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474CD"/>
    <w:rsid w:val="00090681"/>
    <w:rsid w:val="000B0AA7"/>
    <w:rsid w:val="000C03E6"/>
    <w:rsid w:val="000C4BBF"/>
    <w:rsid w:val="000C5DAC"/>
    <w:rsid w:val="000C7A85"/>
    <w:rsid w:val="00125994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4DFA"/>
    <w:rsid w:val="001E5C1F"/>
    <w:rsid w:val="002054A0"/>
    <w:rsid w:val="00213604"/>
    <w:rsid w:val="00235579"/>
    <w:rsid w:val="00246EAC"/>
    <w:rsid w:val="00257F4E"/>
    <w:rsid w:val="002641D6"/>
    <w:rsid w:val="0026428C"/>
    <w:rsid w:val="00276291"/>
    <w:rsid w:val="00280EC8"/>
    <w:rsid w:val="00284E3D"/>
    <w:rsid w:val="00285572"/>
    <w:rsid w:val="002A1806"/>
    <w:rsid w:val="002A70D2"/>
    <w:rsid w:val="002C1EB1"/>
    <w:rsid w:val="002C6569"/>
    <w:rsid w:val="002F04F0"/>
    <w:rsid w:val="00301F13"/>
    <w:rsid w:val="003023CA"/>
    <w:rsid w:val="00303699"/>
    <w:rsid w:val="00311C3F"/>
    <w:rsid w:val="003141FB"/>
    <w:rsid w:val="00314450"/>
    <w:rsid w:val="00325FCC"/>
    <w:rsid w:val="0033083A"/>
    <w:rsid w:val="00351EEA"/>
    <w:rsid w:val="00357419"/>
    <w:rsid w:val="00382E32"/>
    <w:rsid w:val="003B2037"/>
    <w:rsid w:val="003C3244"/>
    <w:rsid w:val="003C3D64"/>
    <w:rsid w:val="003D35D4"/>
    <w:rsid w:val="003E63F8"/>
    <w:rsid w:val="003E72A2"/>
    <w:rsid w:val="003F007C"/>
    <w:rsid w:val="003F39AC"/>
    <w:rsid w:val="00400661"/>
    <w:rsid w:val="0041566A"/>
    <w:rsid w:val="00441934"/>
    <w:rsid w:val="00486FF0"/>
    <w:rsid w:val="00487E4F"/>
    <w:rsid w:val="004A5076"/>
    <w:rsid w:val="004B230E"/>
    <w:rsid w:val="004D500E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32B83"/>
    <w:rsid w:val="006378A3"/>
    <w:rsid w:val="006522FE"/>
    <w:rsid w:val="0066772A"/>
    <w:rsid w:val="00670E3A"/>
    <w:rsid w:val="00671709"/>
    <w:rsid w:val="006739F8"/>
    <w:rsid w:val="0069357B"/>
    <w:rsid w:val="006D728A"/>
    <w:rsid w:val="006F408E"/>
    <w:rsid w:val="00707927"/>
    <w:rsid w:val="0072345C"/>
    <w:rsid w:val="00745B65"/>
    <w:rsid w:val="0075313E"/>
    <w:rsid w:val="00761E25"/>
    <w:rsid w:val="00780EF9"/>
    <w:rsid w:val="007836D4"/>
    <w:rsid w:val="007957FA"/>
    <w:rsid w:val="007C722C"/>
    <w:rsid w:val="007D1618"/>
    <w:rsid w:val="007F783B"/>
    <w:rsid w:val="0081323D"/>
    <w:rsid w:val="00845747"/>
    <w:rsid w:val="00862977"/>
    <w:rsid w:val="0088324D"/>
    <w:rsid w:val="008835D6"/>
    <w:rsid w:val="008837F9"/>
    <w:rsid w:val="008C5D5F"/>
    <w:rsid w:val="008E79CC"/>
    <w:rsid w:val="00903807"/>
    <w:rsid w:val="00906A34"/>
    <w:rsid w:val="00916B15"/>
    <w:rsid w:val="00922C7B"/>
    <w:rsid w:val="00927302"/>
    <w:rsid w:val="00965729"/>
    <w:rsid w:val="009716FE"/>
    <w:rsid w:val="009871DC"/>
    <w:rsid w:val="009A7838"/>
    <w:rsid w:val="009D79D8"/>
    <w:rsid w:val="00A00731"/>
    <w:rsid w:val="00A03DBF"/>
    <w:rsid w:val="00A05B66"/>
    <w:rsid w:val="00A060D7"/>
    <w:rsid w:val="00A31FC7"/>
    <w:rsid w:val="00A57FAB"/>
    <w:rsid w:val="00A63B30"/>
    <w:rsid w:val="00AD0B1B"/>
    <w:rsid w:val="00AE51B3"/>
    <w:rsid w:val="00B16BB7"/>
    <w:rsid w:val="00B225F3"/>
    <w:rsid w:val="00B235BA"/>
    <w:rsid w:val="00B36933"/>
    <w:rsid w:val="00B43FC6"/>
    <w:rsid w:val="00B448D1"/>
    <w:rsid w:val="00B52FC5"/>
    <w:rsid w:val="00B651CD"/>
    <w:rsid w:val="00B767C3"/>
    <w:rsid w:val="00B8318C"/>
    <w:rsid w:val="00B86BC6"/>
    <w:rsid w:val="00B90AD7"/>
    <w:rsid w:val="00B92915"/>
    <w:rsid w:val="00BA325D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71D17"/>
    <w:rsid w:val="00CA1752"/>
    <w:rsid w:val="00CA7D68"/>
    <w:rsid w:val="00CD4720"/>
    <w:rsid w:val="00CE3E49"/>
    <w:rsid w:val="00CF71A1"/>
    <w:rsid w:val="00D166E6"/>
    <w:rsid w:val="00D273E2"/>
    <w:rsid w:val="00D4494D"/>
    <w:rsid w:val="00D51389"/>
    <w:rsid w:val="00D52E34"/>
    <w:rsid w:val="00D96E82"/>
    <w:rsid w:val="00DD2542"/>
    <w:rsid w:val="00E00036"/>
    <w:rsid w:val="00E101BC"/>
    <w:rsid w:val="00E45761"/>
    <w:rsid w:val="00E8725A"/>
    <w:rsid w:val="00E9643E"/>
    <w:rsid w:val="00EA3FFF"/>
    <w:rsid w:val="00EC297A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40B78"/>
    <w:rsid w:val="00F87464"/>
    <w:rsid w:val="00F965D4"/>
    <w:rsid w:val="00FA17B3"/>
    <w:rsid w:val="00FB50A3"/>
    <w:rsid w:val="00FD1A00"/>
    <w:rsid w:val="00FF0FF8"/>
    <w:rsid w:val="0FF51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ED1156D3-8B75-47B4-B7FC-7B038038DE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EB8C2D3-6CA4-4B36-98F2-DEBED56396F2}">
  <ds:schemaRefs>
    <ds:schemaRef ds:uri="http://www.w3.org/XML/1998/namespace"/>
    <ds:schemaRef ds:uri="http://schemas.microsoft.com/office/2006/documentManagement/types"/>
    <ds:schemaRef ds:uri="89637aa1-7b48-4060-803a-c34c58bc8bfc"/>
    <ds:schemaRef ds:uri="http://schemas.microsoft.com/office/2006/metadata/properties"/>
    <ds:schemaRef ds:uri="http://purl.org/dc/terms/"/>
    <ds:schemaRef ds:uri="http://purl.org/dc/elements/1.1/"/>
    <ds:schemaRef ds:uri="be2b0b65-5089-4106-bb34-2edddfc01d42"/>
    <ds:schemaRef ds:uri="http://schemas.microsoft.com/office/infopath/2007/PartnerControls"/>
    <ds:schemaRef ds:uri="http://schemas.openxmlformats.org/package/2006/metadata/core-properties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2</TotalTime>
  <Pages>3</Pages>
  <Words>376</Words>
  <Characters>2280</Characters>
  <Application>Microsoft Office Word</Application>
  <DocSecurity>0</DocSecurity>
  <Lines>121</Lines>
  <Paragraphs>61</Paragraphs>
  <ScaleCrop>false</ScaleCrop>
  <Company/>
  <LinksUpToDate>false</LinksUpToDate>
  <CharactersWithSpaces>2597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30</cp:revision>
  <cp:lastPrinted>2020-02-04T08:01:00Z</cp:lastPrinted>
  <dcterms:created xsi:type="dcterms:W3CDTF">2025-10-08T16:09:00Z</dcterms:created>
  <dcterms:modified xsi:type="dcterms:W3CDTF">2025-10-22T09:55:00Z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4b19c511-4ec9-4277-9c0d-b1b87f03764a</vt:lpwstr>
  </property>
</Properties>
</file>